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2"/>
      </w:tblGrid>
      <w:tr w:rsidR="001725E2" w14:paraId="325D3A97" w14:textId="77777777" w:rsidTr="00D26561">
        <w:trPr>
          <w:trHeight w:hRule="exact" w:val="2750"/>
        </w:trPr>
        <w:tc>
          <w:tcPr>
            <w:tcW w:w="9422" w:type="dxa"/>
          </w:tcPr>
          <w:p w14:paraId="272929E8" w14:textId="13A4BDB7" w:rsidR="001725E2" w:rsidRDefault="00D11CEE" w:rsidP="002A44E7">
            <w:bookmarkStart w:id="0" w:name="txtAdresse"/>
            <w:bookmarkEnd w:id="0"/>
            <w:r>
              <w:t xml:space="preserve"> </w:t>
            </w:r>
          </w:p>
          <w:p w14:paraId="71395E67" w14:textId="77777777" w:rsidR="0004098D" w:rsidRDefault="0004098D" w:rsidP="001725E2"/>
          <w:p w14:paraId="270C48EC" w14:textId="4498DF2E" w:rsidR="00E71A5B" w:rsidRDefault="00CF7F5A" w:rsidP="00E71A5B">
            <w:r>
              <w:fldChar w:fldCharType="begin"/>
            </w:r>
            <w:r>
              <w:instrText xml:space="preserve"> MERGEFIELD Name1 </w:instrText>
            </w:r>
            <w:r>
              <w:fldChar w:fldCharType="separate"/>
            </w:r>
            <w:r w:rsidR="005F54D0">
              <w:rPr>
                <w:noProof/>
              </w:rPr>
              <w:t>«Name1»</w:t>
            </w:r>
            <w:r>
              <w:fldChar w:fldCharType="end"/>
            </w:r>
          </w:p>
          <w:p w14:paraId="029448C4" w14:textId="7201F88D" w:rsidR="00CF7F5A" w:rsidRDefault="00CF7F5A" w:rsidP="00E71A5B">
            <w:r>
              <w:fldChar w:fldCharType="begin"/>
            </w:r>
            <w:r>
              <w:instrText xml:space="preserve"> MERGEFIELD Name2 </w:instrText>
            </w:r>
            <w:r>
              <w:fldChar w:fldCharType="separate"/>
            </w:r>
            <w:r w:rsidR="005F54D0">
              <w:rPr>
                <w:noProof/>
              </w:rPr>
              <w:t>«Name2»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MERGEFIELD Name3 </w:instrText>
            </w:r>
            <w:r>
              <w:fldChar w:fldCharType="separate"/>
            </w:r>
            <w:r w:rsidR="005F54D0">
              <w:rPr>
                <w:noProof/>
              </w:rPr>
              <w:t>«Name3»</w:t>
            </w:r>
            <w:r>
              <w:fldChar w:fldCharType="end"/>
            </w:r>
          </w:p>
          <w:p w14:paraId="1D563DA2" w14:textId="77777777" w:rsidR="00E71A5B" w:rsidRPr="00EF053A" w:rsidRDefault="00E71A5B" w:rsidP="00E71A5B">
            <w:r w:rsidRPr="00EF053A">
              <w:t>Personalabteilung/bAV</w:t>
            </w:r>
          </w:p>
          <w:p w14:paraId="108736A9" w14:textId="311466C0" w:rsidR="00E71A5B" w:rsidRPr="00EF053A" w:rsidRDefault="00CF7F5A" w:rsidP="00E71A5B">
            <w:r>
              <w:fldChar w:fldCharType="begin"/>
            </w:r>
            <w:r>
              <w:instrText xml:space="preserve"> MERGEFIELD Strasse </w:instrText>
            </w:r>
            <w:r>
              <w:fldChar w:fldCharType="separate"/>
            </w:r>
            <w:r w:rsidR="005F54D0">
              <w:rPr>
                <w:noProof/>
              </w:rPr>
              <w:t>«Strasse»</w:t>
            </w:r>
            <w:r>
              <w:fldChar w:fldCharType="end"/>
            </w:r>
            <w:r>
              <w:t xml:space="preserve"> </w:t>
            </w:r>
            <w:r>
              <w:fldChar w:fldCharType="begin"/>
            </w:r>
            <w:r>
              <w:instrText xml:space="preserve"> MERGEFIELD Nr </w:instrText>
            </w:r>
            <w:r>
              <w:fldChar w:fldCharType="separate"/>
            </w:r>
            <w:r w:rsidR="005F54D0">
              <w:rPr>
                <w:noProof/>
              </w:rPr>
              <w:t>«Nr»</w:t>
            </w:r>
            <w:r>
              <w:fldChar w:fldCharType="end"/>
            </w:r>
          </w:p>
          <w:p w14:paraId="563B0C8C" w14:textId="1972E8AF" w:rsidR="001725E2" w:rsidRPr="00341BAF" w:rsidRDefault="00CF7F5A" w:rsidP="00CF7F5A">
            <w:pPr>
              <w:rPr>
                <w:szCs w:val="24"/>
              </w:rPr>
            </w:pP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MERGEFIELD PLZ </w:instrText>
            </w:r>
            <w:r>
              <w:rPr>
                <w:szCs w:val="24"/>
              </w:rPr>
              <w:fldChar w:fldCharType="separate"/>
            </w:r>
            <w:r w:rsidR="005F54D0">
              <w:rPr>
                <w:noProof/>
                <w:szCs w:val="24"/>
              </w:rPr>
              <w:t>«PLZ»</w:t>
            </w:r>
            <w:r>
              <w:rPr>
                <w:szCs w:val="24"/>
              </w:rPr>
              <w:fldChar w:fldCharType="end"/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fldChar w:fldCharType="begin"/>
            </w:r>
            <w:r>
              <w:rPr>
                <w:szCs w:val="24"/>
              </w:rPr>
              <w:instrText xml:space="preserve"> MERGEFIELD Ort </w:instrText>
            </w:r>
            <w:r>
              <w:rPr>
                <w:szCs w:val="24"/>
              </w:rPr>
              <w:fldChar w:fldCharType="separate"/>
            </w:r>
            <w:r w:rsidR="005F54D0">
              <w:rPr>
                <w:noProof/>
                <w:szCs w:val="24"/>
              </w:rPr>
              <w:t>«Ort»</w:t>
            </w:r>
            <w:r>
              <w:rPr>
                <w:szCs w:val="24"/>
              </w:rPr>
              <w:fldChar w:fldCharType="end"/>
            </w:r>
          </w:p>
        </w:tc>
      </w:tr>
    </w:tbl>
    <w:p w14:paraId="3D9D83A1" w14:textId="77777777" w:rsidR="001725E2" w:rsidRDefault="001725E2" w:rsidP="00092820">
      <w:pPr>
        <w:spacing w:after="240"/>
      </w:pPr>
    </w:p>
    <w:p w14:paraId="4EC9FE5E" w14:textId="0C43605D" w:rsidR="003422B1" w:rsidRDefault="00E71A5B" w:rsidP="0017297F">
      <w:bookmarkStart w:id="1" w:name="txtBetreff"/>
      <w:r w:rsidRPr="00E71A5B">
        <w:rPr>
          <w:b/>
          <w:bCs/>
        </w:rPr>
        <w:t xml:space="preserve">Ankündigung </w:t>
      </w:r>
    </w:p>
    <w:p w14:paraId="36304E1E" w14:textId="77777777" w:rsidR="003422B1" w:rsidRDefault="003422B1" w:rsidP="003422B1"/>
    <w:p w14:paraId="763192F0" w14:textId="77777777" w:rsidR="00BD2D1B" w:rsidRPr="00EF053A" w:rsidRDefault="00BD2D1B" w:rsidP="00DB53EB">
      <w:pPr>
        <w:spacing w:after="160" w:line="320" w:lineRule="exact"/>
        <w:jc w:val="both"/>
      </w:pPr>
      <w:r w:rsidRPr="00EF053A">
        <w:t>Sehr geehrte Damen und Herren,</w:t>
      </w:r>
    </w:p>
    <w:p w14:paraId="7DE1DA72" w14:textId="65B3795D" w:rsidR="003422B1" w:rsidRDefault="0017297F" w:rsidP="00DB53EB">
      <w:pPr>
        <w:spacing w:after="160" w:line="320" w:lineRule="atLeast"/>
        <w:jc w:val="both"/>
      </w:pPr>
      <w:r>
        <w:t>Text</w:t>
      </w:r>
    </w:p>
    <w:p w14:paraId="106A80FD" w14:textId="77777777" w:rsidR="0017297F" w:rsidRDefault="0017297F" w:rsidP="00DB53EB">
      <w:pPr>
        <w:spacing w:after="160" w:line="320" w:lineRule="atLeast"/>
        <w:jc w:val="both"/>
      </w:pPr>
    </w:p>
    <w:p w14:paraId="0FFC39F4" w14:textId="77777777" w:rsidR="0017297F" w:rsidRDefault="0017297F" w:rsidP="00DB53EB">
      <w:pPr>
        <w:spacing w:after="160" w:line="320" w:lineRule="atLeast"/>
        <w:jc w:val="both"/>
      </w:pPr>
    </w:p>
    <w:p w14:paraId="5D450BCB" w14:textId="77777777" w:rsidR="0017297F" w:rsidRDefault="0017297F" w:rsidP="00DB53EB">
      <w:pPr>
        <w:spacing w:after="160" w:line="320" w:lineRule="atLeast"/>
        <w:jc w:val="both"/>
      </w:pPr>
    </w:p>
    <w:p w14:paraId="5E5D1E4B" w14:textId="77777777" w:rsidR="0017297F" w:rsidRDefault="0017297F" w:rsidP="00DB53EB">
      <w:pPr>
        <w:spacing w:after="160" w:line="320" w:lineRule="atLeast"/>
        <w:jc w:val="both"/>
      </w:pPr>
    </w:p>
    <w:bookmarkEnd w:id="1"/>
    <w:p w14:paraId="240C45E1" w14:textId="77777777" w:rsidR="00BD2D1B" w:rsidRDefault="00BD2D1B" w:rsidP="00E71A5B">
      <w:pPr>
        <w:spacing w:after="160" w:line="320" w:lineRule="atLeast"/>
        <w:jc w:val="both"/>
      </w:pPr>
      <w:r w:rsidRPr="00EF053A">
        <w:t>Vielen Dank für Ihre Unterstützung.</w:t>
      </w:r>
    </w:p>
    <w:p w14:paraId="05E17F71" w14:textId="247995D8" w:rsidR="00BD2D1B" w:rsidRPr="00EF053A" w:rsidRDefault="00BD2D1B" w:rsidP="00BD2D1B">
      <w:pPr>
        <w:spacing w:after="160" w:line="320" w:lineRule="exact"/>
        <w:jc w:val="both"/>
      </w:pPr>
      <w:r w:rsidRPr="00EF053A">
        <w:t>Mit freundlichen Grüßen</w:t>
      </w:r>
    </w:p>
    <w:p w14:paraId="36E2B618" w14:textId="77777777" w:rsidR="00BD2D1B" w:rsidRPr="00EF053A" w:rsidRDefault="00BD2D1B" w:rsidP="00BD2D1B">
      <w:pPr>
        <w:spacing w:line="320" w:lineRule="exact"/>
      </w:pPr>
    </w:p>
    <w:p w14:paraId="3270785B" w14:textId="77777777" w:rsidR="00BD2D1B" w:rsidRPr="00EF053A" w:rsidRDefault="00BD2D1B" w:rsidP="00BD2D1B">
      <w:pPr>
        <w:spacing w:line="320" w:lineRule="exact"/>
      </w:pPr>
    </w:p>
    <w:p w14:paraId="1FC61965" w14:textId="77777777" w:rsidR="00BD2D1B" w:rsidRPr="00EF053A" w:rsidRDefault="00BD2D1B" w:rsidP="00BD2D1B">
      <w:pPr>
        <w:spacing w:line="320" w:lineRule="exact"/>
      </w:pPr>
    </w:p>
    <w:p w14:paraId="7CD42041" w14:textId="4780893A" w:rsidR="00BD2D1B" w:rsidRPr="00EF053A" w:rsidRDefault="0017297F" w:rsidP="00BD2D1B">
      <w:pPr>
        <w:spacing w:after="240"/>
      </w:pPr>
      <w:r>
        <w:t>Name</w:t>
      </w:r>
    </w:p>
    <w:sectPr w:rsidR="00BD2D1B" w:rsidRPr="00EF053A" w:rsidSect="006A6E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871" w:right="1134" w:bottom="1276" w:left="1418" w:header="720" w:footer="0" w:gutter="0"/>
      <w:paperSrc w:first="10261" w:other="1000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8ECDF" w14:textId="77777777" w:rsidR="002D1C96" w:rsidRDefault="002D1C96">
      <w:r>
        <w:separator/>
      </w:r>
    </w:p>
  </w:endnote>
  <w:endnote w:type="continuationSeparator" w:id="0">
    <w:p w14:paraId="07A54F59" w14:textId="77777777" w:rsidR="002D1C96" w:rsidRDefault="002D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E45FD" w14:textId="77777777" w:rsidR="005F54D0" w:rsidRDefault="005F54D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66268" w14:textId="77777777" w:rsidR="005F54D0" w:rsidRDefault="005F54D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7E470" w14:textId="77777777" w:rsidR="009C03C0" w:rsidRDefault="00C94E76" w:rsidP="00C32DD3">
    <w:pPr>
      <w:ind w:left="-284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E80FC27" wp14:editId="05562BE1">
              <wp:simplePos x="0" y="0"/>
              <wp:positionH relativeFrom="column">
                <wp:posOffset>1160145</wp:posOffset>
              </wp:positionH>
              <wp:positionV relativeFrom="page">
                <wp:posOffset>6289675</wp:posOffset>
              </wp:positionV>
              <wp:extent cx="4229100" cy="685800"/>
              <wp:effectExtent l="0" t="0" r="0" b="0"/>
              <wp:wrapNone/>
              <wp:docPr id="1" name="Rectangle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29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59D849" id="Rectangle 34" o:spid="_x0000_s1026" style="position:absolute;margin-left:91.35pt;margin-top:495.25pt;width:333pt;height:5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" filled="f" stroked="f">
              <w10:wrap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22D15" w14:textId="77777777" w:rsidR="002D1C96" w:rsidRDefault="002D1C96">
      <w:r>
        <w:separator/>
      </w:r>
    </w:p>
  </w:footnote>
  <w:footnote w:type="continuationSeparator" w:id="0">
    <w:p w14:paraId="1CAF9CB1" w14:textId="77777777" w:rsidR="002D1C96" w:rsidRDefault="002D1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80A5B" w14:textId="77777777" w:rsidR="005F54D0" w:rsidRDefault="005F54D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D96F9" w14:textId="77777777" w:rsidR="009C03C0" w:rsidRDefault="009C03C0">
    <w:pPr>
      <w:jc w:val="center"/>
    </w:pPr>
    <w:r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8D5F4A">
      <w:rPr>
        <w:noProof/>
      </w:rPr>
      <w:t>2</w:t>
    </w:r>
    <w:r>
      <w:fldChar w:fldCharType="end"/>
    </w:r>
    <w:r>
      <w:t xml:space="preserve"> -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7360A" w14:textId="77777777" w:rsidR="009C03C0" w:rsidRPr="009F5613" w:rsidRDefault="009C03C0" w:rsidP="00456C30">
    <w:pPr>
      <w:tabs>
        <w:tab w:val="left" w:pos="855"/>
      </w:tabs>
      <w:spacing w:before="520"/>
      <w:rPr>
        <w:rFonts w:cs="Arial"/>
        <w:szCs w:val="24"/>
      </w:rPr>
    </w:pPr>
  </w:p>
  <w:tbl>
    <w:tblPr>
      <w:tblpPr w:leftFromText="141" w:rightFromText="141" w:vertAnchor="text" w:horzAnchor="margin" w:tblpY="195"/>
      <w:tblW w:w="3471" w:type="pct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494"/>
    </w:tblGrid>
    <w:tr w:rsidR="00D26561" w:rsidRPr="00580460" w14:paraId="730A7070" w14:textId="77777777" w:rsidTr="002D1C96">
      <w:trPr>
        <w:cantSplit/>
        <w:trHeight w:val="227"/>
      </w:trPr>
      <w:tc>
        <w:tcPr>
          <w:tcW w:w="6395" w:type="dxa"/>
          <w:noWrap/>
          <w:vAlign w:val="center"/>
        </w:tcPr>
        <w:p w14:paraId="2E50F66D" w14:textId="52BD9BEC" w:rsidR="00D26561" w:rsidRPr="00580460" w:rsidRDefault="00D26561" w:rsidP="00A81332">
          <w:pPr>
            <w:tabs>
              <w:tab w:val="left" w:pos="8130"/>
            </w:tabs>
            <w:rPr>
              <w:rFonts w:cs="Arial"/>
            </w:rPr>
          </w:pPr>
          <w:bookmarkStart w:id="2" w:name="txtAnschriftKlein"/>
          <w:bookmarkStart w:id="3" w:name="Anschrift_Hv_klein_Hessen" w:colFirst="0" w:colLast="0"/>
          <w:bookmarkEnd w:id="2"/>
        </w:p>
      </w:tc>
    </w:tr>
  </w:tbl>
  <w:bookmarkEnd w:id="3"/>
  <w:p w14:paraId="72886568" w14:textId="77777777" w:rsidR="009C03C0" w:rsidRPr="00456C30" w:rsidRDefault="00C94E76" w:rsidP="00456C30">
    <w:pPr>
      <w:rPr>
        <w:rFonts w:cs="Arial"/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136BEA" wp14:editId="701FC978">
              <wp:simplePos x="0" y="0"/>
              <wp:positionH relativeFrom="margin">
                <wp:posOffset>4537710</wp:posOffset>
              </wp:positionH>
              <wp:positionV relativeFrom="page">
                <wp:posOffset>1191260</wp:posOffset>
              </wp:positionV>
              <wp:extent cx="1871980" cy="2523490"/>
              <wp:effectExtent l="0" t="0" r="0" b="0"/>
              <wp:wrapNone/>
              <wp:docPr id="2" name="Rectangle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71980" cy="2523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5F5A6DF" w14:textId="77777777" w:rsidR="009C03C0" w:rsidRDefault="009C03C0" w:rsidP="00456C30">
                          <w:pPr>
                            <w:rPr>
                              <w:rFonts w:cs="Arial"/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C136BEA" id="Rectangle 52" o:spid="_x0000_s1026" style="position:absolute;margin-left:357.3pt;margin-top:93.8pt;width:147.4pt;height:198.7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" filled="f" stroked="f" strokeweight=".25pt">
              <v:textbox inset="0,0,0,0">
                <w:txbxContent>
                  <w:p w14:paraId="45F5A6DF" w14:textId="77777777" w:rsidR="009C03C0" w:rsidRDefault="009C03C0" w:rsidP="00456C30">
                    <w:pPr>
                      <w:rPr>
                        <w:rFonts w:cs="Arial"/>
                        <w:sz w:val="16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241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1EB7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00A5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AC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CB4D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AEB1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77456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9AC00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59EA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54EF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D44CF9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1A81545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652749DE"/>
    <w:multiLevelType w:val="multilevel"/>
    <w:tmpl w:val="04070023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80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71E07D79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41777776">
    <w:abstractNumId w:val="0"/>
  </w:num>
  <w:num w:numId="2" w16cid:durableId="838035087">
    <w:abstractNumId w:val="1"/>
  </w:num>
  <w:num w:numId="3" w16cid:durableId="1121148171">
    <w:abstractNumId w:val="2"/>
  </w:num>
  <w:num w:numId="4" w16cid:durableId="1313407609">
    <w:abstractNumId w:val="3"/>
  </w:num>
  <w:num w:numId="5" w16cid:durableId="1544563947">
    <w:abstractNumId w:val="8"/>
  </w:num>
  <w:num w:numId="6" w16cid:durableId="207452118">
    <w:abstractNumId w:val="4"/>
  </w:num>
  <w:num w:numId="7" w16cid:durableId="624895492">
    <w:abstractNumId w:val="5"/>
  </w:num>
  <w:num w:numId="8" w16cid:durableId="1258832693">
    <w:abstractNumId w:val="6"/>
  </w:num>
  <w:num w:numId="9" w16cid:durableId="377366207">
    <w:abstractNumId w:val="7"/>
  </w:num>
  <w:num w:numId="10" w16cid:durableId="97913537">
    <w:abstractNumId w:val="9"/>
  </w:num>
  <w:num w:numId="11" w16cid:durableId="317920663">
    <w:abstractNumId w:val="12"/>
  </w:num>
  <w:num w:numId="12" w16cid:durableId="171844457">
    <w:abstractNumId w:val="13"/>
  </w:num>
  <w:num w:numId="13" w16cid:durableId="1222256413">
    <w:abstractNumId w:val="11"/>
  </w:num>
  <w:num w:numId="14" w16cid:durableId="31680629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Martin\Desktop\Neuer Ordner\DB Mercedes-Benz BKK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'2025$'`"/>
    <w:dataSource r:id="rId2"/>
    <w:activeRecord w:val="5"/>
    <w:odso>
      <w:udl w:val="Provider=Microsoft.ACE.OLEDB.12.0;User ID=Admin;Data Source=C:\Users\Martin\Desktop\Neuer Ordner\DB Mercedes-Benz BKK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'2025$'"/>
      <w:src r:id="rId3"/>
      <w:colDelim w:val="9"/>
      <w:type w:val="database"/>
      <w:fHdr/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type w:val="dbColumn"/>
        <w:name w:val="Ort"/>
        <w:mappedName w:val="Ort"/>
        <w:column w:val="15"/>
        <w:lid w:val="de-DE"/>
      </w:fieldMapData>
      <w:fieldMapData>
        <w:type w:val="dbColumn"/>
        <w:name w:val="Status"/>
        <w:mappedName w:val="Bundesland/Kanton"/>
        <w:column w:val="17"/>
        <w:lid w:val="de-DE"/>
      </w:fieldMapData>
      <w:fieldMapData>
        <w:type w:val="dbColumn"/>
        <w:name w:val="PLZ"/>
        <w:mappedName w:val="PLZ"/>
        <w:column w:val="14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  <w:fieldMapData>
        <w:column w:val="0"/>
        <w:lid w:val="de-DE"/>
      </w:fieldMapData>
    </w:odso>
  </w:mailMerge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561"/>
    <w:rsid w:val="000024F1"/>
    <w:rsid w:val="0000741B"/>
    <w:rsid w:val="00015ADC"/>
    <w:rsid w:val="00024E35"/>
    <w:rsid w:val="00032A1E"/>
    <w:rsid w:val="0003693A"/>
    <w:rsid w:val="0004098D"/>
    <w:rsid w:val="0004493A"/>
    <w:rsid w:val="00044E96"/>
    <w:rsid w:val="00045199"/>
    <w:rsid w:val="00045351"/>
    <w:rsid w:val="000576C2"/>
    <w:rsid w:val="0006371B"/>
    <w:rsid w:val="00072B8C"/>
    <w:rsid w:val="00074D42"/>
    <w:rsid w:val="00077B05"/>
    <w:rsid w:val="00090EDE"/>
    <w:rsid w:val="00092820"/>
    <w:rsid w:val="00096F7C"/>
    <w:rsid w:val="000A04DE"/>
    <w:rsid w:val="000A20B6"/>
    <w:rsid w:val="000A598B"/>
    <w:rsid w:val="000A7D5F"/>
    <w:rsid w:val="000B0192"/>
    <w:rsid w:val="000B13F9"/>
    <w:rsid w:val="000B4250"/>
    <w:rsid w:val="000B5D5B"/>
    <w:rsid w:val="000B6B16"/>
    <w:rsid w:val="000B6FC2"/>
    <w:rsid w:val="000B705A"/>
    <w:rsid w:val="000C147C"/>
    <w:rsid w:val="000C4890"/>
    <w:rsid w:val="000D03FC"/>
    <w:rsid w:val="000D2A1D"/>
    <w:rsid w:val="000D7D81"/>
    <w:rsid w:val="000E082D"/>
    <w:rsid w:val="000F0236"/>
    <w:rsid w:val="000F39FE"/>
    <w:rsid w:val="000F42C0"/>
    <w:rsid w:val="0011176C"/>
    <w:rsid w:val="001118DE"/>
    <w:rsid w:val="00112394"/>
    <w:rsid w:val="00117AD1"/>
    <w:rsid w:val="00120165"/>
    <w:rsid w:val="00126104"/>
    <w:rsid w:val="00132AE9"/>
    <w:rsid w:val="00135A13"/>
    <w:rsid w:val="0014626F"/>
    <w:rsid w:val="00151A6E"/>
    <w:rsid w:val="00153DB2"/>
    <w:rsid w:val="00165BF2"/>
    <w:rsid w:val="00170074"/>
    <w:rsid w:val="00170C5F"/>
    <w:rsid w:val="001725E2"/>
    <w:rsid w:val="0017297F"/>
    <w:rsid w:val="00183851"/>
    <w:rsid w:val="001B074F"/>
    <w:rsid w:val="001B4D5C"/>
    <w:rsid w:val="001B612A"/>
    <w:rsid w:val="001B7C28"/>
    <w:rsid w:val="001C1B31"/>
    <w:rsid w:val="001C2544"/>
    <w:rsid w:val="001C4086"/>
    <w:rsid w:val="001C7EE5"/>
    <w:rsid w:val="001D2DCE"/>
    <w:rsid w:val="001E598D"/>
    <w:rsid w:val="00205DEC"/>
    <w:rsid w:val="00205F7A"/>
    <w:rsid w:val="00211F80"/>
    <w:rsid w:val="00223D3D"/>
    <w:rsid w:val="0022437F"/>
    <w:rsid w:val="00233EDD"/>
    <w:rsid w:val="0023624E"/>
    <w:rsid w:val="0024323E"/>
    <w:rsid w:val="0024569A"/>
    <w:rsid w:val="002460BA"/>
    <w:rsid w:val="002463A3"/>
    <w:rsid w:val="00247FEA"/>
    <w:rsid w:val="00253651"/>
    <w:rsid w:val="00253B18"/>
    <w:rsid w:val="00253DA8"/>
    <w:rsid w:val="00263D6A"/>
    <w:rsid w:val="0026608D"/>
    <w:rsid w:val="002710E1"/>
    <w:rsid w:val="002819CD"/>
    <w:rsid w:val="0029284F"/>
    <w:rsid w:val="00294EDF"/>
    <w:rsid w:val="00295525"/>
    <w:rsid w:val="002A1F88"/>
    <w:rsid w:val="002A44E7"/>
    <w:rsid w:val="002B0992"/>
    <w:rsid w:val="002B4140"/>
    <w:rsid w:val="002B50E1"/>
    <w:rsid w:val="002C0F3E"/>
    <w:rsid w:val="002C6DE7"/>
    <w:rsid w:val="002D1C96"/>
    <w:rsid w:val="002E27A7"/>
    <w:rsid w:val="002E4AF8"/>
    <w:rsid w:val="002F2056"/>
    <w:rsid w:val="002F3F75"/>
    <w:rsid w:val="002F62EE"/>
    <w:rsid w:val="0030131A"/>
    <w:rsid w:val="0030137B"/>
    <w:rsid w:val="003019C5"/>
    <w:rsid w:val="00305A8B"/>
    <w:rsid w:val="00307575"/>
    <w:rsid w:val="003103AB"/>
    <w:rsid w:val="0031309D"/>
    <w:rsid w:val="00314ECB"/>
    <w:rsid w:val="00315E62"/>
    <w:rsid w:val="0031610A"/>
    <w:rsid w:val="0032496A"/>
    <w:rsid w:val="00332351"/>
    <w:rsid w:val="00332B8F"/>
    <w:rsid w:val="00341A95"/>
    <w:rsid w:val="00341BAF"/>
    <w:rsid w:val="003422B1"/>
    <w:rsid w:val="00346777"/>
    <w:rsid w:val="00353B85"/>
    <w:rsid w:val="00357151"/>
    <w:rsid w:val="00357579"/>
    <w:rsid w:val="00357D55"/>
    <w:rsid w:val="003769F3"/>
    <w:rsid w:val="003773F3"/>
    <w:rsid w:val="00382AF0"/>
    <w:rsid w:val="00383253"/>
    <w:rsid w:val="0038566C"/>
    <w:rsid w:val="00385BC0"/>
    <w:rsid w:val="00385DD5"/>
    <w:rsid w:val="00385E41"/>
    <w:rsid w:val="00390E14"/>
    <w:rsid w:val="003951C7"/>
    <w:rsid w:val="003A0090"/>
    <w:rsid w:val="003A0F48"/>
    <w:rsid w:val="003B0145"/>
    <w:rsid w:val="003B3704"/>
    <w:rsid w:val="003C1EE5"/>
    <w:rsid w:val="003D4E11"/>
    <w:rsid w:val="003E430E"/>
    <w:rsid w:val="003E44B7"/>
    <w:rsid w:val="003F1C2B"/>
    <w:rsid w:val="003F3786"/>
    <w:rsid w:val="00407485"/>
    <w:rsid w:val="00416680"/>
    <w:rsid w:val="00421740"/>
    <w:rsid w:val="0043127C"/>
    <w:rsid w:val="00431591"/>
    <w:rsid w:val="004367ED"/>
    <w:rsid w:val="00453DF4"/>
    <w:rsid w:val="00456B08"/>
    <w:rsid w:val="00456C30"/>
    <w:rsid w:val="00465CB4"/>
    <w:rsid w:val="00470496"/>
    <w:rsid w:val="0047297C"/>
    <w:rsid w:val="0048012B"/>
    <w:rsid w:val="004805EF"/>
    <w:rsid w:val="00482459"/>
    <w:rsid w:val="00494DB8"/>
    <w:rsid w:val="004959B7"/>
    <w:rsid w:val="0049684A"/>
    <w:rsid w:val="004975DA"/>
    <w:rsid w:val="004A03E8"/>
    <w:rsid w:val="004A3605"/>
    <w:rsid w:val="004A4152"/>
    <w:rsid w:val="004B1B89"/>
    <w:rsid w:val="004C11FF"/>
    <w:rsid w:val="004C716F"/>
    <w:rsid w:val="004D3077"/>
    <w:rsid w:val="004D3FFC"/>
    <w:rsid w:val="004E355F"/>
    <w:rsid w:val="004E3F1A"/>
    <w:rsid w:val="004E56B3"/>
    <w:rsid w:val="004E5764"/>
    <w:rsid w:val="004E665A"/>
    <w:rsid w:val="004F47AE"/>
    <w:rsid w:val="00506607"/>
    <w:rsid w:val="005167F4"/>
    <w:rsid w:val="00520BD5"/>
    <w:rsid w:val="005227DA"/>
    <w:rsid w:val="0052492B"/>
    <w:rsid w:val="005259B5"/>
    <w:rsid w:val="005325DE"/>
    <w:rsid w:val="00532CB5"/>
    <w:rsid w:val="005332D8"/>
    <w:rsid w:val="0054027E"/>
    <w:rsid w:val="00545045"/>
    <w:rsid w:val="005463F4"/>
    <w:rsid w:val="00555E50"/>
    <w:rsid w:val="0056439C"/>
    <w:rsid w:val="0056558D"/>
    <w:rsid w:val="00577C60"/>
    <w:rsid w:val="005827C7"/>
    <w:rsid w:val="00587DCC"/>
    <w:rsid w:val="0059243B"/>
    <w:rsid w:val="00593302"/>
    <w:rsid w:val="00593B73"/>
    <w:rsid w:val="00593E6A"/>
    <w:rsid w:val="005A1367"/>
    <w:rsid w:val="005B5B05"/>
    <w:rsid w:val="005C1E14"/>
    <w:rsid w:val="005D348A"/>
    <w:rsid w:val="005E4326"/>
    <w:rsid w:val="005E61CE"/>
    <w:rsid w:val="005E6E0E"/>
    <w:rsid w:val="005F435A"/>
    <w:rsid w:val="005F54D0"/>
    <w:rsid w:val="005F6105"/>
    <w:rsid w:val="00601F73"/>
    <w:rsid w:val="00604B03"/>
    <w:rsid w:val="00611C51"/>
    <w:rsid w:val="00616EEB"/>
    <w:rsid w:val="00632FCF"/>
    <w:rsid w:val="00645B6E"/>
    <w:rsid w:val="00650F7E"/>
    <w:rsid w:val="00652447"/>
    <w:rsid w:val="00655FCA"/>
    <w:rsid w:val="00664F80"/>
    <w:rsid w:val="00672488"/>
    <w:rsid w:val="006756BB"/>
    <w:rsid w:val="0068278E"/>
    <w:rsid w:val="00684945"/>
    <w:rsid w:val="006924E9"/>
    <w:rsid w:val="00694B00"/>
    <w:rsid w:val="0069560C"/>
    <w:rsid w:val="006A3DA5"/>
    <w:rsid w:val="006A6E97"/>
    <w:rsid w:val="006B3E6A"/>
    <w:rsid w:val="006B51B2"/>
    <w:rsid w:val="006C0E14"/>
    <w:rsid w:val="006C5986"/>
    <w:rsid w:val="006C6D23"/>
    <w:rsid w:val="006D08D3"/>
    <w:rsid w:val="006D0FA2"/>
    <w:rsid w:val="006D6AF9"/>
    <w:rsid w:val="006D7B50"/>
    <w:rsid w:val="006E2859"/>
    <w:rsid w:val="006F1317"/>
    <w:rsid w:val="006F7C7B"/>
    <w:rsid w:val="00706ADC"/>
    <w:rsid w:val="00706ECF"/>
    <w:rsid w:val="00710407"/>
    <w:rsid w:val="00710B92"/>
    <w:rsid w:val="00715833"/>
    <w:rsid w:val="007201BA"/>
    <w:rsid w:val="007361D5"/>
    <w:rsid w:val="00743CAF"/>
    <w:rsid w:val="00745943"/>
    <w:rsid w:val="0074662C"/>
    <w:rsid w:val="00756F9D"/>
    <w:rsid w:val="00770240"/>
    <w:rsid w:val="00772661"/>
    <w:rsid w:val="00782FFD"/>
    <w:rsid w:val="007952CD"/>
    <w:rsid w:val="00797DCE"/>
    <w:rsid w:val="007A4DD0"/>
    <w:rsid w:val="007B01CB"/>
    <w:rsid w:val="007B07E1"/>
    <w:rsid w:val="007B2F9F"/>
    <w:rsid w:val="007B46BA"/>
    <w:rsid w:val="007C006A"/>
    <w:rsid w:val="007D0971"/>
    <w:rsid w:val="007D24AF"/>
    <w:rsid w:val="007D42CA"/>
    <w:rsid w:val="007D5C57"/>
    <w:rsid w:val="007D6D01"/>
    <w:rsid w:val="007D77A2"/>
    <w:rsid w:val="007E1630"/>
    <w:rsid w:val="007F693E"/>
    <w:rsid w:val="00814F55"/>
    <w:rsid w:val="008177C6"/>
    <w:rsid w:val="00824A08"/>
    <w:rsid w:val="00825A32"/>
    <w:rsid w:val="00827011"/>
    <w:rsid w:val="00835A83"/>
    <w:rsid w:val="00836FD9"/>
    <w:rsid w:val="00837606"/>
    <w:rsid w:val="00841B2B"/>
    <w:rsid w:val="00841C78"/>
    <w:rsid w:val="00842A0C"/>
    <w:rsid w:val="0085113C"/>
    <w:rsid w:val="00852597"/>
    <w:rsid w:val="00854D7E"/>
    <w:rsid w:val="008661E0"/>
    <w:rsid w:val="00867D7C"/>
    <w:rsid w:val="00871DD3"/>
    <w:rsid w:val="0087410C"/>
    <w:rsid w:val="008A0A2E"/>
    <w:rsid w:val="008A56D3"/>
    <w:rsid w:val="008B0156"/>
    <w:rsid w:val="008B3301"/>
    <w:rsid w:val="008B7CAE"/>
    <w:rsid w:val="008C1B2D"/>
    <w:rsid w:val="008C437C"/>
    <w:rsid w:val="008C6311"/>
    <w:rsid w:val="008D2006"/>
    <w:rsid w:val="008D46EA"/>
    <w:rsid w:val="008D5824"/>
    <w:rsid w:val="008D5F4A"/>
    <w:rsid w:val="008E1046"/>
    <w:rsid w:val="008E4EEA"/>
    <w:rsid w:val="008E6F91"/>
    <w:rsid w:val="008F1329"/>
    <w:rsid w:val="008F3515"/>
    <w:rsid w:val="008F4155"/>
    <w:rsid w:val="008F5E53"/>
    <w:rsid w:val="008F7C70"/>
    <w:rsid w:val="009022FB"/>
    <w:rsid w:val="00910D7A"/>
    <w:rsid w:val="00912FAA"/>
    <w:rsid w:val="00913B1C"/>
    <w:rsid w:val="0091408E"/>
    <w:rsid w:val="0091428B"/>
    <w:rsid w:val="0091693C"/>
    <w:rsid w:val="009242E1"/>
    <w:rsid w:val="0092741F"/>
    <w:rsid w:val="00930DB8"/>
    <w:rsid w:val="0094240C"/>
    <w:rsid w:val="00944257"/>
    <w:rsid w:val="0095143D"/>
    <w:rsid w:val="009549FC"/>
    <w:rsid w:val="00960F35"/>
    <w:rsid w:val="00963081"/>
    <w:rsid w:val="0097390F"/>
    <w:rsid w:val="009750CE"/>
    <w:rsid w:val="00975CCE"/>
    <w:rsid w:val="00995538"/>
    <w:rsid w:val="009A600F"/>
    <w:rsid w:val="009B5BB9"/>
    <w:rsid w:val="009C03C0"/>
    <w:rsid w:val="009C1D84"/>
    <w:rsid w:val="009C281F"/>
    <w:rsid w:val="009C288C"/>
    <w:rsid w:val="009C4335"/>
    <w:rsid w:val="009D1725"/>
    <w:rsid w:val="009D480C"/>
    <w:rsid w:val="009D64AE"/>
    <w:rsid w:val="009D6EB4"/>
    <w:rsid w:val="009E1C0A"/>
    <w:rsid w:val="009F5613"/>
    <w:rsid w:val="00A005AD"/>
    <w:rsid w:val="00A0089F"/>
    <w:rsid w:val="00A01C96"/>
    <w:rsid w:val="00A022E9"/>
    <w:rsid w:val="00A0233D"/>
    <w:rsid w:val="00A04695"/>
    <w:rsid w:val="00A05D45"/>
    <w:rsid w:val="00A11BBC"/>
    <w:rsid w:val="00A241CD"/>
    <w:rsid w:val="00A4041B"/>
    <w:rsid w:val="00A5192B"/>
    <w:rsid w:val="00A536EB"/>
    <w:rsid w:val="00A53D34"/>
    <w:rsid w:val="00A604B4"/>
    <w:rsid w:val="00A7441D"/>
    <w:rsid w:val="00A76B5F"/>
    <w:rsid w:val="00A77CEA"/>
    <w:rsid w:val="00A81332"/>
    <w:rsid w:val="00A901A2"/>
    <w:rsid w:val="00A9062C"/>
    <w:rsid w:val="00A911A8"/>
    <w:rsid w:val="00AA1D0A"/>
    <w:rsid w:val="00AC02A8"/>
    <w:rsid w:val="00AC329D"/>
    <w:rsid w:val="00AC4B57"/>
    <w:rsid w:val="00AC5A8E"/>
    <w:rsid w:val="00AC5BC0"/>
    <w:rsid w:val="00AD1C49"/>
    <w:rsid w:val="00AD3415"/>
    <w:rsid w:val="00AD5468"/>
    <w:rsid w:val="00AE4447"/>
    <w:rsid w:val="00AE624C"/>
    <w:rsid w:val="00AF3E3A"/>
    <w:rsid w:val="00B00261"/>
    <w:rsid w:val="00B00FC0"/>
    <w:rsid w:val="00B01170"/>
    <w:rsid w:val="00B1037B"/>
    <w:rsid w:val="00B12128"/>
    <w:rsid w:val="00B13470"/>
    <w:rsid w:val="00B2168A"/>
    <w:rsid w:val="00B31AC6"/>
    <w:rsid w:val="00B36885"/>
    <w:rsid w:val="00B44897"/>
    <w:rsid w:val="00B526B7"/>
    <w:rsid w:val="00B6069E"/>
    <w:rsid w:val="00B62E67"/>
    <w:rsid w:val="00B8359B"/>
    <w:rsid w:val="00B8621B"/>
    <w:rsid w:val="00B86397"/>
    <w:rsid w:val="00B90A0D"/>
    <w:rsid w:val="00B918F9"/>
    <w:rsid w:val="00B91B1D"/>
    <w:rsid w:val="00B93354"/>
    <w:rsid w:val="00B93CCC"/>
    <w:rsid w:val="00B96CE6"/>
    <w:rsid w:val="00BB13E5"/>
    <w:rsid w:val="00BB4C2A"/>
    <w:rsid w:val="00BD1778"/>
    <w:rsid w:val="00BD2263"/>
    <w:rsid w:val="00BD2D1B"/>
    <w:rsid w:val="00BD7008"/>
    <w:rsid w:val="00BD767F"/>
    <w:rsid w:val="00BE06A3"/>
    <w:rsid w:val="00BE2AAC"/>
    <w:rsid w:val="00BE7D40"/>
    <w:rsid w:val="00C20057"/>
    <w:rsid w:val="00C21F82"/>
    <w:rsid w:val="00C25639"/>
    <w:rsid w:val="00C26916"/>
    <w:rsid w:val="00C27F4D"/>
    <w:rsid w:val="00C3136B"/>
    <w:rsid w:val="00C32DD3"/>
    <w:rsid w:val="00C36978"/>
    <w:rsid w:val="00C36E09"/>
    <w:rsid w:val="00C44856"/>
    <w:rsid w:val="00C45911"/>
    <w:rsid w:val="00C46050"/>
    <w:rsid w:val="00C6214D"/>
    <w:rsid w:val="00C67829"/>
    <w:rsid w:val="00C75A1B"/>
    <w:rsid w:val="00C761CF"/>
    <w:rsid w:val="00C83BDD"/>
    <w:rsid w:val="00C87F95"/>
    <w:rsid w:val="00C911C3"/>
    <w:rsid w:val="00C92C40"/>
    <w:rsid w:val="00C94E76"/>
    <w:rsid w:val="00C96066"/>
    <w:rsid w:val="00CA6A5B"/>
    <w:rsid w:val="00CA700B"/>
    <w:rsid w:val="00CB3359"/>
    <w:rsid w:val="00CB662C"/>
    <w:rsid w:val="00CC20DA"/>
    <w:rsid w:val="00CC22A6"/>
    <w:rsid w:val="00CD4DB6"/>
    <w:rsid w:val="00CE2E22"/>
    <w:rsid w:val="00CE7B01"/>
    <w:rsid w:val="00CF41F1"/>
    <w:rsid w:val="00CF7F5A"/>
    <w:rsid w:val="00D0373F"/>
    <w:rsid w:val="00D11CEE"/>
    <w:rsid w:val="00D25188"/>
    <w:rsid w:val="00D261CB"/>
    <w:rsid w:val="00D26561"/>
    <w:rsid w:val="00D304EF"/>
    <w:rsid w:val="00D41E28"/>
    <w:rsid w:val="00D465B1"/>
    <w:rsid w:val="00D50A00"/>
    <w:rsid w:val="00D52873"/>
    <w:rsid w:val="00D5651B"/>
    <w:rsid w:val="00D752F3"/>
    <w:rsid w:val="00D75E82"/>
    <w:rsid w:val="00D77478"/>
    <w:rsid w:val="00D827DB"/>
    <w:rsid w:val="00D85825"/>
    <w:rsid w:val="00D92DAA"/>
    <w:rsid w:val="00D95B19"/>
    <w:rsid w:val="00D960AF"/>
    <w:rsid w:val="00DA4B05"/>
    <w:rsid w:val="00DB0829"/>
    <w:rsid w:val="00DB13EC"/>
    <w:rsid w:val="00DB53EB"/>
    <w:rsid w:val="00DC0AA9"/>
    <w:rsid w:val="00DE1589"/>
    <w:rsid w:val="00DE711A"/>
    <w:rsid w:val="00DF3120"/>
    <w:rsid w:val="00DF35B5"/>
    <w:rsid w:val="00DF7102"/>
    <w:rsid w:val="00E026FB"/>
    <w:rsid w:val="00E070DB"/>
    <w:rsid w:val="00E07450"/>
    <w:rsid w:val="00E0793D"/>
    <w:rsid w:val="00E106CB"/>
    <w:rsid w:val="00E14319"/>
    <w:rsid w:val="00E14D63"/>
    <w:rsid w:val="00E173D3"/>
    <w:rsid w:val="00E30EEC"/>
    <w:rsid w:val="00E370FC"/>
    <w:rsid w:val="00E42554"/>
    <w:rsid w:val="00E45113"/>
    <w:rsid w:val="00E54A04"/>
    <w:rsid w:val="00E554DF"/>
    <w:rsid w:val="00E62853"/>
    <w:rsid w:val="00E71A5B"/>
    <w:rsid w:val="00E85674"/>
    <w:rsid w:val="00E903E8"/>
    <w:rsid w:val="00EB32A3"/>
    <w:rsid w:val="00EB543F"/>
    <w:rsid w:val="00ED2535"/>
    <w:rsid w:val="00ED2745"/>
    <w:rsid w:val="00ED5965"/>
    <w:rsid w:val="00EE1FDF"/>
    <w:rsid w:val="00EE6DF7"/>
    <w:rsid w:val="00EF0215"/>
    <w:rsid w:val="00EF538B"/>
    <w:rsid w:val="00EF6E66"/>
    <w:rsid w:val="00F042E3"/>
    <w:rsid w:val="00F25A6A"/>
    <w:rsid w:val="00F34CB0"/>
    <w:rsid w:val="00F412F1"/>
    <w:rsid w:val="00F45518"/>
    <w:rsid w:val="00F45D95"/>
    <w:rsid w:val="00F505FE"/>
    <w:rsid w:val="00F625B0"/>
    <w:rsid w:val="00F679E9"/>
    <w:rsid w:val="00F7426F"/>
    <w:rsid w:val="00F7432A"/>
    <w:rsid w:val="00F74F7F"/>
    <w:rsid w:val="00F76414"/>
    <w:rsid w:val="00F77114"/>
    <w:rsid w:val="00F82723"/>
    <w:rsid w:val="00F87CE5"/>
    <w:rsid w:val="00F926D5"/>
    <w:rsid w:val="00F94F15"/>
    <w:rsid w:val="00FA0A1B"/>
    <w:rsid w:val="00FA3996"/>
    <w:rsid w:val="00FA4513"/>
    <w:rsid w:val="00FC79A0"/>
    <w:rsid w:val="00FD0D15"/>
    <w:rsid w:val="00FE3B15"/>
    <w:rsid w:val="00FF20AC"/>
    <w:rsid w:val="00FF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04A38F35"/>
  <w15:chartTrackingRefBased/>
  <w15:docId w15:val="{64B79D34-2441-448B-8842-ECFA1EA8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D5C57"/>
    <w:rPr>
      <w:rFonts w:ascii="Arial" w:hAnsi="Arial"/>
      <w:sz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601F7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01F73"/>
    <w:pPr>
      <w:tabs>
        <w:tab w:val="center" w:pos="4536"/>
        <w:tab w:val="right" w:pos="9072"/>
      </w:tabs>
    </w:pPr>
  </w:style>
  <w:style w:type="paragraph" w:customStyle="1" w:styleId="So0">
    <w:name w:val="So0"/>
    <w:basedOn w:val="Standard"/>
    <w:rsid w:val="001E598D"/>
    <w:pPr>
      <w:spacing w:line="360" w:lineRule="atLeast"/>
    </w:pPr>
  </w:style>
  <w:style w:type="paragraph" w:styleId="Umschlagadresse">
    <w:name w:val="envelope address"/>
    <w:basedOn w:val="Standard"/>
    <w:rsid w:val="00346777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mschlagabsenderadresse">
    <w:name w:val="envelope return"/>
    <w:basedOn w:val="Standard"/>
    <w:rsid w:val="00346777"/>
    <w:rPr>
      <w:rFonts w:cs="Arial"/>
      <w:sz w:val="20"/>
    </w:rPr>
  </w:style>
  <w:style w:type="character" w:customStyle="1" w:styleId="FuzeileZchn">
    <w:name w:val="Fußzeile Zchn"/>
    <w:link w:val="Fuzeile"/>
    <w:uiPriority w:val="99"/>
    <w:rsid w:val="00D26561"/>
    <w:rPr>
      <w:rFonts w:ascii="Arial" w:hAnsi="Arial"/>
      <w:sz w:val="24"/>
      <w:lang w:eastAsia="de-DE"/>
    </w:rPr>
  </w:style>
  <w:style w:type="paragraph" w:styleId="Sprechblasentext">
    <w:name w:val="Balloon Text"/>
    <w:basedOn w:val="Standard"/>
    <w:link w:val="SprechblasentextZchn"/>
    <w:rsid w:val="00B31AC6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B31AC6"/>
    <w:rPr>
      <w:rFonts w:ascii="Segoe UI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9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Martin\Desktop\Neuer%20Ordner\DB%20Mercedes-Benz%20BKK.xlsm" TargetMode="External"/><Relationship Id="rId2" Type="http://schemas.openxmlformats.org/officeDocument/2006/relationships/mailMergeSource" Target="file:///C:\Users\Martin\Desktop\Neuer%20Ordner\DB%20Mercedes-Benz%20BKK.xlsm" TargetMode="External"/><Relationship Id="rId1" Type="http://schemas.openxmlformats.org/officeDocument/2006/relationships/attachedTemplate" Target="file:///C:\vorlagen\bkk\BKK\W8_brief_extern_Hessen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W8_brief_extern_Hessen.dotm</Template>
  <TotalTime>0</TotalTime>
  <Pages>1</Pages>
  <Words>24</Words>
  <Characters>318</Characters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BriefExtern</vt:lpstr>
    </vt:vector>
  </TitlesOfParts>
  <Company> 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2023-03-14T09:32:00Z</cp:lastPrinted>
  <dcterms:created xsi:type="dcterms:W3CDTF">2025-01-02T11:59:00Z</dcterms:created>
  <dcterms:modified xsi:type="dcterms:W3CDTF">2025-09-27T15:21:00Z</dcterms:modified>
</cp:coreProperties>
</file>